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194FF" w14:textId="77777777" w:rsidR="00DA266F" w:rsidRDefault="00DA266F" w:rsidP="00DA26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RESON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86DCCE8" w14:textId="77777777" w:rsidR="00DA266F" w:rsidRDefault="00DA266F" w:rsidP="00DA26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275ACB0E" w14:textId="77777777" w:rsidR="00DA266F" w:rsidRDefault="00DA266F" w:rsidP="00DA266F">
      <w:pPr>
        <w:rPr>
          <w:rFonts w:ascii="Times New Roman" w:hAnsi="Times New Roman" w:cs="Times New Roman"/>
        </w:rPr>
      </w:pPr>
    </w:p>
    <w:p w14:paraId="612CABC7" w14:textId="77777777" w:rsidR="00DA266F" w:rsidRDefault="00DA266F" w:rsidP="00DA266F">
      <w:pPr>
        <w:rPr>
          <w:rFonts w:ascii="Times New Roman" w:hAnsi="Times New Roman" w:cs="Times New Roman"/>
        </w:rPr>
      </w:pPr>
    </w:p>
    <w:p w14:paraId="09C6ED61" w14:textId="77777777" w:rsidR="00DA266F" w:rsidRDefault="00DA266F" w:rsidP="00DA26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Fynby</w:t>
      </w:r>
      <w:proofErr w:type="spellEnd"/>
      <w:r>
        <w:rPr>
          <w:rFonts w:ascii="Times New Roman" w:hAnsi="Times New Roman" w:cs="Times New Roman"/>
        </w:rPr>
        <w:t xml:space="preserve"> of Mildenhall, Suffolk(q.v.),</w:t>
      </w:r>
    </w:p>
    <w:p w14:paraId="2F8D4DEC" w14:textId="77777777" w:rsidR="00DA266F" w:rsidRDefault="00DA266F" w:rsidP="00DA26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Swayn</w:t>
      </w:r>
      <w:proofErr w:type="spellEnd"/>
      <w:r>
        <w:rPr>
          <w:rFonts w:ascii="Times New Roman" w:hAnsi="Times New Roman" w:cs="Times New Roman"/>
        </w:rPr>
        <w:t xml:space="preserve"> of Mildenhall(q.v.).</w:t>
      </w:r>
    </w:p>
    <w:p w14:paraId="5AF32C9A" w14:textId="77777777" w:rsidR="00DA266F" w:rsidRDefault="00DA266F" w:rsidP="00DA26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E02EFEE" w14:textId="77777777" w:rsidR="00DA266F" w:rsidRDefault="00DA266F" w:rsidP="00DA266F">
      <w:pPr>
        <w:rPr>
          <w:rFonts w:ascii="Times New Roman" w:hAnsi="Times New Roman" w:cs="Times New Roman"/>
        </w:rPr>
      </w:pPr>
    </w:p>
    <w:p w14:paraId="11BB4B17" w14:textId="77777777" w:rsidR="00DA266F" w:rsidRDefault="00DA266F" w:rsidP="00DA266F">
      <w:pPr>
        <w:rPr>
          <w:rFonts w:ascii="Times New Roman" w:hAnsi="Times New Roman" w:cs="Times New Roman"/>
        </w:rPr>
      </w:pPr>
    </w:p>
    <w:p w14:paraId="593C6BB9" w14:textId="77777777" w:rsidR="00DA266F" w:rsidRDefault="00DA266F" w:rsidP="00DA26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2018</w:t>
      </w:r>
    </w:p>
    <w:p w14:paraId="7DFD8526" w14:textId="77777777" w:rsidR="006B2F86" w:rsidRPr="00E71FC3" w:rsidRDefault="00DA26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0379D" w14:textId="77777777" w:rsidR="00DA266F" w:rsidRDefault="00DA266F" w:rsidP="00E71FC3">
      <w:r>
        <w:separator/>
      </w:r>
    </w:p>
  </w:endnote>
  <w:endnote w:type="continuationSeparator" w:id="0">
    <w:p w14:paraId="0DE3A196" w14:textId="77777777" w:rsidR="00DA266F" w:rsidRDefault="00DA266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B5A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DD599" w14:textId="77777777" w:rsidR="00DA266F" w:rsidRDefault="00DA266F" w:rsidP="00E71FC3">
      <w:r>
        <w:separator/>
      </w:r>
    </w:p>
  </w:footnote>
  <w:footnote w:type="continuationSeparator" w:id="0">
    <w:p w14:paraId="06B9BEE1" w14:textId="77777777" w:rsidR="00DA266F" w:rsidRDefault="00DA266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6F"/>
    <w:rsid w:val="001A7C09"/>
    <w:rsid w:val="00577BD5"/>
    <w:rsid w:val="00656CBA"/>
    <w:rsid w:val="006A1F77"/>
    <w:rsid w:val="00733BE7"/>
    <w:rsid w:val="00AB52E8"/>
    <w:rsid w:val="00B16D3F"/>
    <w:rsid w:val="00BB41AC"/>
    <w:rsid w:val="00DA266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FBB47"/>
  <w15:chartTrackingRefBased/>
  <w15:docId w15:val="{328C37F4-535C-4639-8CEF-DC0A18E6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266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2018-11-27T20:57:00Z</dcterms:created>
  <dcterms:modified xsi:type="dcterms:W3CDTF">2018-11-27T20:57:00Z</dcterms:modified>
</cp:coreProperties>
</file>